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328BB" w14:textId="77777777" w:rsidR="00BD5B6B" w:rsidRDefault="00BD5B6B" w:rsidP="00BD5B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PHILEPOT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664E6D3E" w14:textId="77777777" w:rsidR="00BD5B6B" w:rsidRDefault="00BD5B6B" w:rsidP="00BD5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C1BF29" w14:textId="77777777" w:rsidR="00BD5B6B" w:rsidRDefault="00BD5B6B" w:rsidP="00BD5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CF675A" w14:textId="77777777" w:rsidR="00BD5B6B" w:rsidRDefault="00BD5B6B" w:rsidP="00BD5B6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Huntingdon into lands of Robert, Lord Ferrers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7BCD145" w14:textId="77777777" w:rsidR="00BD5B6B" w:rsidRDefault="00BD5B6B" w:rsidP="00BD5B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20-38)</w:t>
      </w:r>
    </w:p>
    <w:p w14:paraId="01B51B49" w14:textId="77777777" w:rsidR="00BD5B6B" w:rsidRDefault="00BD5B6B" w:rsidP="00BD5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E4837B" w14:textId="77777777" w:rsidR="00BD5B6B" w:rsidRDefault="00BD5B6B" w:rsidP="00BD5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94D5DC" w14:textId="77777777" w:rsidR="00BD5B6B" w:rsidRDefault="00BD5B6B" w:rsidP="00BD5B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2021</w:t>
      </w:r>
    </w:p>
    <w:p w14:paraId="1C89A800" w14:textId="70DD3109" w:rsidR="00BA00AB" w:rsidRPr="00BD5B6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D5B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FDA7B" w14:textId="77777777" w:rsidR="00BD5B6B" w:rsidRDefault="00BD5B6B" w:rsidP="009139A6">
      <w:r>
        <w:separator/>
      </w:r>
    </w:p>
  </w:endnote>
  <w:endnote w:type="continuationSeparator" w:id="0">
    <w:p w14:paraId="1865F607" w14:textId="77777777" w:rsidR="00BD5B6B" w:rsidRDefault="00BD5B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B26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9F0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803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ED9F8" w14:textId="77777777" w:rsidR="00BD5B6B" w:rsidRDefault="00BD5B6B" w:rsidP="009139A6">
      <w:r>
        <w:separator/>
      </w:r>
    </w:p>
  </w:footnote>
  <w:footnote w:type="continuationSeparator" w:id="0">
    <w:p w14:paraId="21372B2A" w14:textId="77777777" w:rsidR="00BD5B6B" w:rsidRDefault="00BD5B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8F3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57F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212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B6B"/>
    <w:rsid w:val="000666E0"/>
    <w:rsid w:val="002510B7"/>
    <w:rsid w:val="005C130B"/>
    <w:rsid w:val="00826F5C"/>
    <w:rsid w:val="009139A6"/>
    <w:rsid w:val="009448BB"/>
    <w:rsid w:val="00A3176C"/>
    <w:rsid w:val="00BA00AB"/>
    <w:rsid w:val="00BD5B6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8211F"/>
  <w15:chartTrackingRefBased/>
  <w15:docId w15:val="{5AB97F9E-6749-4893-8FA8-0FAA354F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2021-03-21T21:09:00Z</dcterms:created>
  <dcterms:modified xsi:type="dcterms:W3CDTF">2021-03-21T21:09:00Z</dcterms:modified>
</cp:coreProperties>
</file>